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E5670" w:rsidRPr="008E5670" w:rsidTr="00296270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</w:rPr>
              <w:t>ΕΙΔΟΣ</w:t>
            </w:r>
            <w:r w:rsidRPr="008E5670">
              <w:rPr>
                <w:rFonts w:ascii="Tahoma" w:eastAsia="DengXian" w:hAnsi="Tahoma" w:cs="Tahoma"/>
                <w:sz w:val="18"/>
                <w:szCs w:val="18"/>
                <w:lang w:val="en-US"/>
              </w:rPr>
              <w:t xml:space="preserve"> </w:t>
            </w:r>
            <w:bookmarkStart w:id="0" w:name="_GoBack"/>
            <w:r w:rsidRPr="008E5670">
              <w:rPr>
                <w:rFonts w:ascii="Tahoma" w:eastAsia="DengXian" w:hAnsi="Tahoma" w:cs="Tahoma"/>
                <w:sz w:val="18"/>
                <w:szCs w:val="18"/>
                <w:lang w:val="en-US"/>
              </w:rPr>
              <w:t>Medium 199</w:t>
            </w:r>
            <w:bookmarkEnd w:id="0"/>
          </w:p>
        </w:tc>
      </w:tr>
      <w:tr w:rsidR="008E5670" w:rsidRPr="008E5670" w:rsidTr="002962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ΠΑΡΑΠΟΜΠΗ</w:t>
            </w:r>
          </w:p>
        </w:tc>
      </w:tr>
      <w:tr w:rsidR="008E5670" w:rsidRPr="008E5670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(ε)</w:t>
            </w:r>
          </w:p>
        </w:tc>
      </w:tr>
      <w:tr w:rsidR="008E5670" w:rsidRPr="008E5670" w:rsidTr="002962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E5670">
              <w:rPr>
                <w:rFonts w:ascii="Tahoma" w:hAnsi="Tahoma" w:cs="Tahoma"/>
                <w:b/>
                <w:bCs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proofErr w:type="spellStart"/>
            <w:r w:rsidRPr="008E567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Γενικά</w:t>
            </w:r>
            <w:proofErr w:type="spellEnd"/>
            <w:r w:rsidRPr="008E567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8E567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>κτηριστικά</w:t>
            </w:r>
            <w:proofErr w:type="spellEnd"/>
            <w:r w:rsidRPr="008E567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8E5670" w:rsidRPr="008E5670" w:rsidTr="002962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5670" w:rsidRPr="008E5670" w:rsidRDefault="008E5670" w:rsidP="008E5670">
            <w:pPr>
              <w:jc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8E5670">
              <w:rPr>
                <w:rFonts w:ascii="Calibri" w:hAnsi="Calibri" w:cs="Calibri"/>
                <w:sz w:val="22"/>
                <w:szCs w:val="22"/>
                <w:lang w:val="en-GB" w:eastAsia="zh-CN"/>
              </w:rPr>
              <w:t>Medium 199 With Earle's salts, L-glutamine and sodium bicarbonate, liquid, sterile-filtered, suitable for cell culture</w:t>
            </w:r>
          </w:p>
          <w:p w:rsidR="008E5670" w:rsidRPr="008E5670" w:rsidRDefault="008E5670" w:rsidP="008E5670">
            <w:pPr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 xml:space="preserve"> </w:t>
            </w:r>
          </w:p>
        </w:tc>
      </w:tr>
      <w:tr w:rsidR="008E5670" w:rsidRPr="008E5670" w:rsidTr="002962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E5670" w:rsidRPr="008E5670" w:rsidRDefault="008E5670" w:rsidP="008E5670">
            <w:pPr>
              <w:jc w:val="center"/>
              <w:rPr>
                <w:rFonts w:ascii="Tahoma" w:eastAsia="DengXian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5670" w:rsidRPr="008E5670" w:rsidRDefault="008E5670" w:rsidP="008E5670">
            <w:pPr>
              <w:jc w:val="center"/>
              <w:rPr>
                <w:rFonts w:ascii="Calibri" w:hAnsi="Calibri" w:cs="Calibri"/>
                <w:sz w:val="22"/>
                <w:szCs w:val="22"/>
                <w:lang w:val="en-GB" w:eastAsia="zh-CN"/>
              </w:rPr>
            </w:pPr>
            <w:r w:rsidRPr="008E5670"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Συσκευασία των </w:t>
            </w:r>
            <w:r w:rsidRPr="008E5670">
              <w:rPr>
                <w:rFonts w:ascii="Calibri" w:hAnsi="Calibri" w:cs="Calibri"/>
                <w:sz w:val="22"/>
                <w:szCs w:val="22"/>
                <w:lang w:val="en-GB" w:eastAsia="zh-CN"/>
              </w:rPr>
              <w:t>100 ml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E5670" w:rsidRPr="008E5670" w:rsidRDefault="008E5670" w:rsidP="008E5670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E5670" w:rsidRPr="008E5670" w:rsidRDefault="008E5670" w:rsidP="008E5670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E5670" w:rsidRPr="008E5670" w:rsidRDefault="008E5670" w:rsidP="008E5670">
            <w:pPr>
              <w:jc w:val="center"/>
              <w:rPr>
                <w:rFonts w:ascii="Tahoma" w:eastAsia="DengXian" w:hAnsi="Tahoma" w:cs="Tahoma"/>
                <w:sz w:val="18"/>
                <w:szCs w:val="18"/>
                <w:lang w:val="en-GB"/>
              </w:rPr>
            </w:pPr>
          </w:p>
        </w:tc>
      </w:tr>
      <w:tr w:rsidR="008E5670" w:rsidRPr="008E5670" w:rsidTr="002962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5670" w:rsidRPr="008E5670" w:rsidRDefault="008E5670" w:rsidP="008E567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E5670">
              <w:rPr>
                <w:rFonts w:ascii="Tahoma" w:eastAsia="DengXian" w:hAnsi="Tahoma" w:cs="Tahoma"/>
                <w:sz w:val="18"/>
                <w:szCs w:val="18"/>
              </w:rPr>
              <w:t xml:space="preserve"> </w:t>
            </w:r>
          </w:p>
        </w:tc>
      </w:tr>
    </w:tbl>
    <w:p w:rsidR="00B43CAA" w:rsidRPr="008E5670" w:rsidRDefault="00B43CAA" w:rsidP="008E5670"/>
    <w:sectPr w:rsidR="00B43CAA" w:rsidRPr="008E567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8E5670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F268C5CC</Template>
  <TotalTime>1</TotalTime>
  <Pages>1</Pages>
  <Words>50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2025-11-26T12:17:00Z</dcterms:created>
  <dcterms:modified xsi:type="dcterms:W3CDTF">2025-11-26T12:17:00Z</dcterms:modified>
</cp:coreProperties>
</file>